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D20DD5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DIDA-daf-Cm</w:t>
                                </w:r>
                                <w:r w:rsidR="00DE13CE">
                                  <w:rPr>
                                    <w:rStyle w:val="Style2"/>
                                  </w:rPr>
                                  <w:t>-2020</w:t>
                                </w:r>
                                <w:r w:rsidR="002E2369" w:rsidRPr="002E2369">
                                  <w:rPr>
                                    <w:rStyle w:val="Style2"/>
                                  </w:rPr>
                                  <w:t>-00</w:t>
                                </w:r>
                                <w:r w:rsidR="00BE500D">
                                  <w:rPr>
                                    <w:rStyle w:val="Style2"/>
                                  </w:rPr>
                                  <w:t>1</w:t>
                                </w:r>
                                <w:r w:rsidR="007070CC">
                                  <w:rPr>
                                    <w:rStyle w:val="Style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D20DD5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</w:t>
                          </w:r>
                          <w:r w:rsidR="00DE13CE">
                            <w:rPr>
                              <w:rStyle w:val="Style2"/>
                            </w:rPr>
                            <w:t>-2020</w:t>
                          </w:r>
                          <w:r w:rsidR="002E2369" w:rsidRPr="002E2369">
                            <w:rPr>
                              <w:rStyle w:val="Style2"/>
                            </w:rPr>
                            <w:t>-00</w:t>
                          </w:r>
                          <w:r w:rsidR="00BE500D">
                            <w:rPr>
                              <w:rStyle w:val="Style2"/>
                            </w:rPr>
                            <w:t>1</w:t>
                          </w:r>
                          <w:r w:rsidR="007070CC">
                            <w:rPr>
                              <w:rStyle w:val="Style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7070C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7070C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MX" w:eastAsia="es-MX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bookmarkStart w:id="0" w:name="_GoBack"/>
      <w:bookmarkEnd w:id="0"/>
      <w:r>
        <w:rPr>
          <w:rFonts w:ascii="Arial Bold" w:hAnsi="Arial Bold"/>
          <w:b/>
          <w:caps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196215</wp:posOffset>
                </wp:positionV>
                <wp:extent cx="40100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7070CC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>
                                  <w:rPr>
                                    <w:rStyle w:val="Style6"/>
                                  </w:rPr>
                                  <w:t>Dirección General de información y Defensa de los Afiliados a la Seguridad Social 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54.75pt;margin-top:15.45pt;width:315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mVhQ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" stroked="f">
                <v:textbox>
                  <w:txbxContent>
                    <w:p w:rsidR="002E1412" w:rsidRPr="002E1412" w:rsidRDefault="007070CC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</w:rPr>
                            <w:t>Dirección General de información y Defensa de los Afiliados a la Seguridad Social 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Pr="0023545D" w:rsidRDefault="0023545D" w:rsidP="008651D9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MX" w:eastAsia="es-MX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070C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070C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070C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7070C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2369"/>
    <w:rsid w:val="002E6B9A"/>
    <w:rsid w:val="002F62B9"/>
    <w:rsid w:val="00310633"/>
    <w:rsid w:val="00314023"/>
    <w:rsid w:val="003169A7"/>
    <w:rsid w:val="00393EFC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070CC"/>
    <w:rsid w:val="00721F4E"/>
    <w:rsid w:val="0072507B"/>
    <w:rsid w:val="00725091"/>
    <w:rsid w:val="00780880"/>
    <w:rsid w:val="007B1AE7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651D9"/>
    <w:rsid w:val="008A0C67"/>
    <w:rsid w:val="008B3AE5"/>
    <w:rsid w:val="008B40BD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B5406"/>
    <w:rsid w:val="00BC1D0C"/>
    <w:rsid w:val="00BC3380"/>
    <w:rsid w:val="00BC54C3"/>
    <w:rsid w:val="00BC61BD"/>
    <w:rsid w:val="00BD625A"/>
    <w:rsid w:val="00BD7997"/>
    <w:rsid w:val="00BE500D"/>
    <w:rsid w:val="00C013EE"/>
    <w:rsid w:val="00C078CB"/>
    <w:rsid w:val="00C130C2"/>
    <w:rsid w:val="00C22DBE"/>
    <w:rsid w:val="00C61065"/>
    <w:rsid w:val="00C66D08"/>
    <w:rsid w:val="00C705D7"/>
    <w:rsid w:val="00C76229"/>
    <w:rsid w:val="00C81B07"/>
    <w:rsid w:val="00C93F35"/>
    <w:rsid w:val="00CA0E82"/>
    <w:rsid w:val="00CA4661"/>
    <w:rsid w:val="00CE67A3"/>
    <w:rsid w:val="00D20DD5"/>
    <w:rsid w:val="00D24FA7"/>
    <w:rsid w:val="00D26CC1"/>
    <w:rsid w:val="00D64696"/>
    <w:rsid w:val="00D90D49"/>
    <w:rsid w:val="00D9660A"/>
    <w:rsid w:val="00DC5D96"/>
    <w:rsid w:val="00DD4F3E"/>
    <w:rsid w:val="00DE13CE"/>
    <w:rsid w:val="00E05CE0"/>
    <w:rsid w:val="00E066C7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3489"/>
    <o:shapelayout v:ext="edit">
      <o:idmap v:ext="edit" data="1"/>
    </o:shapelayout>
  </w:shapeDefaults>
  <w:decimalSymbol w:val="."/>
  <w:listSeparator w:val=",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F3CAA-7C29-41B5-9155-D24DCBCAD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36</TotalTime>
  <Pages>2</Pages>
  <Words>437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32</cp:revision>
  <cp:lastPrinted>2018-12-12T21:02:00Z</cp:lastPrinted>
  <dcterms:created xsi:type="dcterms:W3CDTF">2016-03-21T20:27:00Z</dcterms:created>
  <dcterms:modified xsi:type="dcterms:W3CDTF">2020-07-10T16:11:00Z</dcterms:modified>
</cp:coreProperties>
</file>